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6D0A05" w14:textId="77777777" w:rsidR="004821F9" w:rsidRDefault="004821F9" w:rsidP="004821F9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John STONACCHE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1426064F" w14:textId="77777777" w:rsidR="004821F9" w:rsidRDefault="004821F9" w:rsidP="004821F9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of Little Waltham, Essex. Husbandman.</w:t>
      </w:r>
    </w:p>
    <w:p w14:paraId="11CCC9C9" w14:textId="77777777" w:rsidR="004821F9" w:rsidRDefault="004821F9" w:rsidP="004821F9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7865E9A0" w14:textId="77777777" w:rsidR="004821F9" w:rsidRDefault="004821F9" w:rsidP="004821F9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78C09582" w14:textId="77777777" w:rsidR="004821F9" w:rsidRDefault="004821F9" w:rsidP="004821F9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John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Lewgor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, senior(q.v.), brought a plaint of debt against him.</w:t>
      </w:r>
    </w:p>
    <w:p w14:paraId="0F349C22" w14:textId="77777777" w:rsidR="004821F9" w:rsidRDefault="004821F9" w:rsidP="004821F9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70567A39" w14:textId="77777777" w:rsidR="004821F9" w:rsidRDefault="004821F9" w:rsidP="004821F9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409BCD8D" w14:textId="77777777" w:rsidR="004821F9" w:rsidRDefault="004821F9" w:rsidP="004821F9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342962FB" w14:textId="77777777" w:rsidR="004821F9" w:rsidRDefault="004821F9" w:rsidP="004821F9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28 August 2021</w:t>
      </w:r>
    </w:p>
    <w:p w14:paraId="5161ED7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85280C" w14:textId="77777777" w:rsidR="004821F9" w:rsidRDefault="004821F9" w:rsidP="009139A6">
      <w:r>
        <w:separator/>
      </w:r>
    </w:p>
  </w:endnote>
  <w:endnote w:type="continuationSeparator" w:id="0">
    <w:p w14:paraId="32A5C398" w14:textId="77777777" w:rsidR="004821F9" w:rsidRDefault="004821F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5CE7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3045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7199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DF63BE" w14:textId="77777777" w:rsidR="004821F9" w:rsidRDefault="004821F9" w:rsidP="009139A6">
      <w:r>
        <w:separator/>
      </w:r>
    </w:p>
  </w:footnote>
  <w:footnote w:type="continuationSeparator" w:id="0">
    <w:p w14:paraId="65601168" w14:textId="77777777" w:rsidR="004821F9" w:rsidRDefault="004821F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F5A4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23ED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1B79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1F9"/>
    <w:rsid w:val="000666E0"/>
    <w:rsid w:val="002510B7"/>
    <w:rsid w:val="004821F9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F3C762"/>
  <w15:chartTrackingRefBased/>
  <w15:docId w15:val="{23640757-72C1-46E9-A5DC-6BFEE3DB7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821F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2021-09-25T08:17:00Z</dcterms:created>
  <dcterms:modified xsi:type="dcterms:W3CDTF">2021-09-25T08:17:00Z</dcterms:modified>
</cp:coreProperties>
</file>